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A52EE" w14:textId="0EB3800A"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1823" w:rsidRPr="008F1823">
        <w:rPr>
          <w:rFonts w:ascii="Arial" w:eastAsia="SimSun" w:hAnsi="Arial" w:cs="Arial"/>
          <w:b/>
          <w:noProof/>
          <w:sz w:val="24"/>
          <w:szCs w:val="24"/>
          <w:lang w:eastAsia="zh-CN"/>
        </w:rPr>
        <w:t>R4-2207</w:t>
      </w:r>
      <w:r w:rsidR="00316B91">
        <w:rPr>
          <w:rFonts w:ascii="Arial" w:eastAsia="SimSun" w:hAnsi="Arial" w:cs="Arial"/>
          <w:b/>
          <w:noProof/>
          <w:sz w:val="24"/>
          <w:szCs w:val="24"/>
          <w:lang w:eastAsia="zh-CN"/>
        </w:rPr>
        <w:t>503</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859B24A" w:rsidR="001E41F3" w:rsidRPr="00975527" w:rsidRDefault="00152A01" w:rsidP="000630BD">
            <w:pPr>
              <w:pStyle w:val="CRCoverPage"/>
              <w:spacing w:after="0"/>
              <w:jc w:val="center"/>
              <w:rPr>
                <w:b/>
                <w:noProof/>
                <w:lang w:eastAsia="zh-CN"/>
              </w:rPr>
            </w:pPr>
            <w:r>
              <w:rPr>
                <w:b/>
                <w:noProof/>
                <w:sz w:val="28"/>
              </w:rPr>
              <w:t>0</w:t>
            </w:r>
            <w:r w:rsidR="00401597">
              <w:rPr>
                <w:b/>
                <w:noProof/>
                <w:sz w:val="28"/>
              </w:rPr>
              <w:t>266</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3BA5CDB" w:rsidR="001E41F3" w:rsidRPr="00410371" w:rsidRDefault="006F0153" w:rsidP="000630BD">
            <w:pPr>
              <w:pStyle w:val="CRCoverPage"/>
              <w:spacing w:after="0"/>
              <w:ind w:firstLineChars="150" w:firstLine="422"/>
              <w:rPr>
                <w:noProof/>
                <w:sz w:val="28"/>
              </w:rPr>
            </w:pPr>
            <w:r>
              <w:rPr>
                <w:b/>
                <w:noProof/>
                <w:sz w:val="28"/>
              </w:rPr>
              <w:t>1</w:t>
            </w:r>
            <w:r w:rsidR="0062187D">
              <w:rPr>
                <w:b/>
                <w:noProof/>
                <w:sz w:val="28"/>
              </w:rPr>
              <w:t>5</w:t>
            </w:r>
            <w:r w:rsidR="00B444A3">
              <w:rPr>
                <w:b/>
                <w:noProof/>
                <w:sz w:val="28"/>
              </w:rPr>
              <w:t>.</w:t>
            </w:r>
            <w:r w:rsidR="0062187D">
              <w:rPr>
                <w:b/>
                <w:noProof/>
                <w:sz w:val="28"/>
              </w:rPr>
              <w:t>1</w:t>
            </w:r>
            <w:r w:rsidR="00324DC2">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DCF0152" w:rsidR="001E41F3" w:rsidRDefault="006A61FA" w:rsidP="006A61FA">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(Rel-15</w:t>
            </w:r>
            <w:r>
              <w:rPr>
                <w:noProof/>
              </w:rPr>
              <w:t>, CAT F</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012E358" w:rsidR="001E41F3" w:rsidRDefault="00BB0308" w:rsidP="00BB0308">
            <w:pPr>
              <w:pStyle w:val="CRCoverPage"/>
              <w:spacing w:after="0"/>
              <w:ind w:left="100"/>
              <w:rPr>
                <w:noProof/>
              </w:rPr>
            </w:pPr>
            <w:r>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DFB412B" w:rsidR="001E41F3" w:rsidRDefault="00201249" w:rsidP="00674CF0">
            <w:pPr>
              <w:pStyle w:val="CRCoverPage"/>
              <w:spacing w:after="0"/>
              <w:ind w:left="100"/>
              <w:rPr>
                <w:noProof/>
              </w:rPr>
            </w:pPr>
            <w:r>
              <w:rPr>
                <w:noProof/>
              </w:rPr>
              <w:t>Rel-</w:t>
            </w:r>
            <w:r w:rsidR="00975527">
              <w:rPr>
                <w:noProof/>
              </w:rPr>
              <w:t>1</w:t>
            </w:r>
            <w:r w:rsidR="0062187D">
              <w:rPr>
                <w:noProof/>
              </w:rPr>
              <w:t>5</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3EECDD46" w14:textId="27AAFE6C" w:rsidR="006A61FA" w:rsidRDefault="006A61FA" w:rsidP="006A61FA">
            <w:pPr>
              <w:pStyle w:val="ListParagraph"/>
              <w:numPr>
                <w:ilvl w:val="0"/>
                <w:numId w:val="15"/>
              </w:numPr>
              <w:spacing w:after="0"/>
              <w:textAlignment w:val="baseline"/>
              <w:rPr>
                <w:rFonts w:ascii="Arial" w:hAnsi="Arial" w:cs="Arial"/>
                <w:noProof/>
                <w:lang w:eastAsia="zh-CN"/>
              </w:rPr>
            </w:pPr>
            <w:r>
              <w:rPr>
                <w:rFonts w:ascii="Arial" w:hAnsi="Arial" w:cs="Arial"/>
                <w:noProof/>
                <w:lang w:eastAsia="zh-CN"/>
              </w:rPr>
              <w:t>R4-2207261</w:t>
            </w:r>
          </w:p>
          <w:p w14:paraId="1FF199FA" w14:textId="001D678F" w:rsidR="006A61FA" w:rsidRDefault="006A61FA" w:rsidP="006A61FA">
            <w:pPr>
              <w:pStyle w:val="ListParagraph"/>
              <w:spacing w:after="0"/>
              <w:ind w:left="360"/>
              <w:rPr>
                <w:rFonts w:ascii="Arial" w:eastAsia="SimSun" w:hAnsi="Arial"/>
                <w:noProof/>
                <w:lang w:eastAsia="zh-CN"/>
              </w:rPr>
            </w:pPr>
            <w:r w:rsidRPr="006A61FA">
              <w:rPr>
                <w:rFonts w:ascii="Arial" w:eastAsia="SimSun" w:hAnsi="Arial"/>
                <w:noProof/>
                <w:lang w:eastAsia="zh-CN"/>
              </w:rPr>
              <w:t>There is typo to the multi-slot PUCCH performance requirements</w:t>
            </w:r>
            <w:r w:rsidRPr="00B81BC0">
              <w:rPr>
                <w:rFonts w:ascii="Arial" w:eastAsia="SimSun" w:hAnsi="Arial"/>
                <w:noProof/>
                <w:lang w:eastAsia="zh-CN"/>
              </w:rPr>
              <w:t>.</w:t>
            </w:r>
          </w:p>
          <w:p w14:paraId="3BFCC87B" w14:textId="031A8576" w:rsidR="00917870" w:rsidRPr="00047BF6" w:rsidRDefault="00917870"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311408DC" w14:textId="735B3AC2" w:rsidR="00FE725A" w:rsidRDefault="006A61FA" w:rsidP="006A61FA">
            <w:pPr>
              <w:pStyle w:val="CRCoverPage"/>
              <w:numPr>
                <w:ilvl w:val="0"/>
                <w:numId w:val="15"/>
              </w:numPr>
              <w:spacing w:after="0"/>
              <w:rPr>
                <w:noProof/>
                <w:lang w:eastAsia="zh-CN"/>
              </w:rPr>
            </w:pPr>
            <w:r>
              <w:rPr>
                <w:rFonts w:cs="Arial"/>
                <w:noProof/>
                <w:lang w:eastAsia="zh-CN"/>
              </w:rPr>
              <w:t xml:space="preserve">R4-2207261: </w:t>
            </w:r>
            <w:r w:rsidR="008421D2">
              <w:rPr>
                <w:rFonts w:hint="eastAsia"/>
                <w:noProof/>
                <w:lang w:eastAsia="zh-CN"/>
              </w:rPr>
              <w:t>F</w:t>
            </w:r>
            <w:r w:rsidR="008421D2">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sidR="008421D2">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363F0596" w14:textId="78ED768E" w:rsidR="001E41F3" w:rsidRDefault="006A61FA" w:rsidP="006A61FA">
            <w:pPr>
              <w:pStyle w:val="CRCoverPage"/>
              <w:numPr>
                <w:ilvl w:val="0"/>
                <w:numId w:val="15"/>
              </w:numPr>
              <w:spacing w:after="0"/>
              <w:rPr>
                <w:noProof/>
              </w:rPr>
            </w:pPr>
            <w:r>
              <w:rPr>
                <w:rFonts w:cs="Arial"/>
                <w:noProof/>
                <w:lang w:eastAsia="zh-CN"/>
              </w:rPr>
              <w:t xml:space="preserve">R4-2207261: </w:t>
            </w:r>
            <w:r w:rsidR="005F6E85">
              <w:rPr>
                <w:noProof/>
              </w:rPr>
              <w:t>There will be i</w:t>
            </w:r>
            <w:r w:rsidR="005F6E85" w:rsidRPr="0072024B">
              <w:rPr>
                <w:noProof/>
              </w:rPr>
              <w:t>nconsistenc</w:t>
            </w:r>
            <w:r w:rsidR="005F6E85">
              <w:rPr>
                <w:noProof/>
              </w:rPr>
              <w:t>e between the specification 38.</w:t>
            </w:r>
            <w:r w:rsidR="00DB5EFB">
              <w:rPr>
                <w:noProof/>
              </w:rPr>
              <w:t>1</w:t>
            </w:r>
            <w:r w:rsidR="0062187D">
              <w:rPr>
                <w:noProof/>
              </w:rPr>
              <w:t>41-</w:t>
            </w:r>
            <w:r w:rsidR="00324DC2">
              <w:rPr>
                <w:noProof/>
              </w:rPr>
              <w:t>1</w:t>
            </w:r>
            <w:r w:rsidR="005F6E85">
              <w:rPr>
                <w:noProof/>
              </w:rPr>
              <w:t xml:space="preserve"> and RAN 4 agreements</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Title"/>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5" w:name="_Toc21099412"/>
      <w:bookmarkStart w:id="6" w:name="_Toc29809500"/>
      <w:bookmarkStart w:id="7" w:name="_Toc29810009"/>
      <w:bookmarkStart w:id="8" w:name="_Toc37270496"/>
      <w:bookmarkStart w:id="9" w:name="_Toc45883735"/>
      <w:bookmarkStart w:id="10" w:name="_Toc53182444"/>
      <w:bookmarkStart w:id="11" w:name="_Toc66730133"/>
      <w:bookmarkStart w:id="12" w:name="_Toc74969442"/>
      <w:bookmarkStart w:id="13" w:name="_Toc76545057"/>
      <w:bookmarkStart w:id="14" w:name="_Toc82599806"/>
      <w:bookmarkStart w:id="15" w:name="_Toc89953394"/>
      <w:r w:rsidRPr="00324DC2">
        <w:rPr>
          <w:rFonts w:ascii="Arial" w:eastAsia="Times New Roman" w:hAnsi="Arial"/>
        </w:rPr>
        <w:t>8.3.6.1.1.1</w:t>
      </w:r>
      <w:r w:rsidRPr="00324DC2">
        <w:rPr>
          <w:rFonts w:ascii="Arial" w:eastAsia="Times New Roman" w:hAnsi="Arial"/>
        </w:rPr>
        <w:tab/>
        <w:t>Definition and applicability</w:t>
      </w:r>
      <w:bookmarkEnd w:id="5"/>
      <w:bookmarkEnd w:id="6"/>
      <w:bookmarkEnd w:id="7"/>
      <w:bookmarkEnd w:id="8"/>
      <w:bookmarkEnd w:id="9"/>
      <w:bookmarkEnd w:id="10"/>
      <w:bookmarkEnd w:id="11"/>
      <w:bookmarkEnd w:id="12"/>
      <w:bookmarkEnd w:id="13"/>
      <w:bookmarkEnd w:id="14"/>
      <w:bookmarkEnd w:id="15"/>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6"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4"/>
    <w:p w14:paraId="3D7AF811" w14:textId="42019006" w:rsidR="00C9226A" w:rsidRDefault="00C9226A" w:rsidP="00C9226A">
      <w:pPr>
        <w:pStyle w:val="Title"/>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3430B" w14:textId="77777777" w:rsidR="00D55497" w:rsidRDefault="00D55497">
      <w:r>
        <w:separator/>
      </w:r>
    </w:p>
  </w:endnote>
  <w:endnote w:type="continuationSeparator" w:id="0">
    <w:p w14:paraId="28189C21" w14:textId="77777777" w:rsidR="00D55497" w:rsidRDefault="00D5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C5EAF" w14:textId="77777777" w:rsidR="00D55497" w:rsidRDefault="00D55497">
      <w:r>
        <w:separator/>
      </w:r>
    </w:p>
  </w:footnote>
  <w:footnote w:type="continuationSeparator" w:id="0">
    <w:p w14:paraId="49FB853A" w14:textId="77777777" w:rsidR="00D55497" w:rsidRDefault="00D55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71846" w:rsidRDefault="00E7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71846" w:rsidRDefault="00E71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509"/>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2A01"/>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D7096"/>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1597"/>
    <w:rsid w:val="004041BB"/>
    <w:rsid w:val="00410371"/>
    <w:rsid w:val="00410719"/>
    <w:rsid w:val="00411BD0"/>
    <w:rsid w:val="00417491"/>
    <w:rsid w:val="004242F1"/>
    <w:rsid w:val="00461256"/>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3E5D"/>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0308"/>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55497"/>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link w:val="ListParagraph"/>
    <w:uiPriority w:val="34"/>
    <w:qFormat/>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091F7-1E70-4A10-95AB-E64D3AA1D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MCC</cp:lastModifiedBy>
  <cp:revision>6</cp:revision>
  <cp:lastPrinted>1900-01-01T00:00:00Z</cp:lastPrinted>
  <dcterms:created xsi:type="dcterms:W3CDTF">2022-03-09T07:26:00Z</dcterms:created>
  <dcterms:modified xsi:type="dcterms:W3CDTF">2022-03-14T17:43:00Z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(3)7p1pb7wmHTAKdd9P2kU+O0ul8FiYwKrawfo0HPGWgavFDvARlmK/6jsANEMCk01QBgxFZrYA
Y9s9xqzVj9E3UY6Qh5DLyuOHGQtsEI3t+rP06xByd4MP02p9TwOar6pKxgHbm0lRnWeSiZS4
wI6e/j2pnp+VdbrarJPOxPaWwWzLo6ZBGkqa1AyQXzNGcA2hWJrIWDuf11YY40AZhFzKuWTq
UojcFcTGOk9LfUMWls</vt:lpwstr>
  </property>
  <property fmtid="{D5CDD505-2E9C-101B-9397-08002B2CF9AE}" pid="22" name="_2015_ms_pID_7253431">
    <vt:lpwstr>9g8KTr/2emtrdjWW1LYjVYluOuETLLNsNqYK29ullOTmcg8beWG36O
KH94o42/K5zC8/AvikwiZUX5FY0q4QmVwqMnzw8OrHF+bSfxam/WWvAM+6XIntQWC8nkwpni
EN27IkVbRV3fyLizhxQc2F7pOAJ4TPMKrEVdMDrsqr2mRBKYlEqyk+SJyv0Yw53aW4T6Uz/2
AejDXWz9Hkw7u/9kH+OkPUHOrfwRyqSu0xGM</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1646043667</vt:lpwstr>
  </property>
</Properties>
</file>